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3E" w:rsidRPr="0036718F" w:rsidRDefault="0070203E" w:rsidP="00985B9B">
      <w:pPr>
        <w:jc w:val="center"/>
        <w:rPr>
          <w:b/>
        </w:rPr>
      </w:pPr>
      <w:r w:rsidRPr="0036718F">
        <w:rPr>
          <w:b/>
        </w:rPr>
        <w:t>201</w:t>
      </w:r>
      <w:r>
        <w:rPr>
          <w:b/>
        </w:rPr>
        <w:t>..</w:t>
      </w:r>
      <w:r w:rsidRPr="0036718F">
        <w:rPr>
          <w:b/>
        </w:rPr>
        <w:t>-201</w:t>
      </w:r>
      <w:r>
        <w:rPr>
          <w:b/>
        </w:rPr>
        <w:t>..</w:t>
      </w:r>
      <w:r w:rsidRPr="0036718F">
        <w:rPr>
          <w:b/>
        </w:rPr>
        <w:t xml:space="preserve"> EĞİTİM-ÖĞRETİM YILI </w:t>
      </w:r>
      <w:r>
        <w:rPr>
          <w:b/>
        </w:rPr>
        <w:t>……………..</w:t>
      </w:r>
      <w:r w:rsidRPr="0036718F">
        <w:rPr>
          <w:b/>
        </w:rPr>
        <w:t xml:space="preserve"> ORTAOKULU </w:t>
      </w:r>
      <w:r>
        <w:rPr>
          <w:b/>
        </w:rPr>
        <w:t>SEÇMELİ BİLİM UYGULAMALARI</w:t>
      </w:r>
      <w:r w:rsidRPr="0036718F">
        <w:rPr>
          <w:b/>
        </w:rPr>
        <w:t xml:space="preserve"> DERSİ 7. SINIFLAR II.DÖNEM II.YAZILI SORULARI</w:t>
      </w:r>
      <w:r>
        <w:rPr>
          <w:b/>
        </w:rPr>
        <w:t xml:space="preserve">     </w:t>
      </w:r>
      <w:r w:rsidRPr="0036718F">
        <w:rPr>
          <w:b/>
          <w:u w:val="single"/>
        </w:rPr>
        <w:t>A GRUBU</w:t>
      </w:r>
    </w:p>
    <w:p w:rsidR="0070203E" w:rsidRPr="000B3615" w:rsidRDefault="0070203E" w:rsidP="00985B9B">
      <w:pPr>
        <w:rPr>
          <w:rFonts w:ascii="Tahoma" w:hAnsi="Tahoma" w:cs="Tahoma"/>
          <w:b/>
          <w:sz w:val="22"/>
          <w:szCs w:val="22"/>
        </w:rPr>
      </w:pPr>
      <w:r w:rsidRPr="000B3615">
        <w:rPr>
          <w:b/>
          <w:sz w:val="22"/>
          <w:szCs w:val="22"/>
        </w:rPr>
        <w:t>ADI SOYADI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                           </w:t>
      </w:r>
      <w:r>
        <w:rPr>
          <w:b/>
          <w:sz w:val="22"/>
          <w:szCs w:val="22"/>
        </w:rPr>
        <w:t xml:space="preserve">        </w:t>
      </w:r>
      <w:r w:rsidRPr="000B3615">
        <w:rPr>
          <w:b/>
          <w:sz w:val="22"/>
          <w:szCs w:val="22"/>
        </w:rPr>
        <w:t>SINIF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</w:t>
      </w:r>
      <w:r>
        <w:rPr>
          <w:b/>
          <w:sz w:val="22"/>
          <w:szCs w:val="22"/>
        </w:rPr>
        <w:t xml:space="preserve">            </w:t>
      </w:r>
      <w:r w:rsidRPr="000B3615">
        <w:rPr>
          <w:b/>
          <w:sz w:val="22"/>
          <w:szCs w:val="22"/>
        </w:rPr>
        <w:t>NO :</w:t>
      </w:r>
      <w:r w:rsidRPr="000B3615">
        <w:rPr>
          <w:rFonts w:ascii="Tahoma" w:hAnsi="Tahoma" w:cs="Tahoma"/>
          <w:b/>
          <w:sz w:val="22"/>
          <w:szCs w:val="22"/>
        </w:rPr>
        <w:t xml:space="preserve">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8"/>
        <w:gridCol w:w="5272"/>
        <w:gridCol w:w="5400"/>
      </w:tblGrid>
      <w:tr w:rsidR="0070203E" w:rsidTr="004A043E">
        <w:tc>
          <w:tcPr>
            <w:tcW w:w="5168" w:type="dxa"/>
          </w:tcPr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16.55pt;margin-top:554.95pt;width:175.6pt;height:216.35pt;z-index:251656192;visibility:visible">
                  <v:imagedata r:id="rId5" o:title="" gain="1.25"/>
                </v:shape>
              </w:pict>
            </w:r>
            <w:r>
              <w:rPr>
                <w:noProof/>
              </w:rPr>
              <w:pict>
                <v:shape id="_x0000_s1027" type="#_x0000_t75" style="position:absolute;margin-left:216.55pt;margin-top:554.95pt;width:175.6pt;height:216.35pt;z-index:251655168;visibility:visible">
                  <v:imagedata r:id="rId5" o:title="" gain="1.25"/>
                </v:shape>
              </w:pict>
            </w:r>
            <w:r>
              <w:rPr>
                <w:noProof/>
              </w:rPr>
              <w:pict>
                <v:shape id="Resim 2" o:spid="_x0000_s1028" type="#_x0000_t75" style="position:absolute;margin-left:216.55pt;margin-top:554.95pt;width:175.6pt;height:216.35pt;z-index:251654144;visibility:visible">
                  <v:imagedata r:id="rId5" o:title="" gain="1.25"/>
                </v:shape>
              </w:pict>
            </w:r>
            <w:r w:rsidRPr="004A043E">
              <w:rPr>
                <w:b/>
                <w:sz w:val="18"/>
                <w:szCs w:val="18"/>
              </w:rPr>
              <w:t>1Daire şeklindeki kartonu altı eşit alana bölen Dursun, her bir alanı şekildeki gibi farklı renklere boyar.</w:t>
            </w: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Resim 32" o:spid="_x0000_s1029" type="#_x0000_t75" alt="RENK ÇARKI" style="position:absolute;left:0;text-align:left;margin-left:34.8pt;margin-top:.5pt;width:111pt;height:106.8pt;z-index:-251658240;visibility:visible">
                  <v:imagedata r:id="rId6" o:title=""/>
                </v:shape>
              </w:pict>
            </w: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spacing w:before="120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Kartonu masa üzerinde döndüren Dursun kartonu hangi renge yakın görür, neden?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A) Beyaza; çünkü beyaz renk tüm renkleri içerir.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B) Beyaza; çünkü beyaz ışık altında, farklı renkteki cisimler kendi renginde görünür.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C) Siyaha; çünkü siyah renk tüm renkleri içerir.</w:t>
            </w:r>
          </w:p>
          <w:p w:rsidR="0070203E" w:rsidRPr="004A043E" w:rsidRDefault="0070203E" w:rsidP="004A043E">
            <w:pPr>
              <w:jc w:val="both"/>
              <w:rPr>
                <w:b/>
                <w:sz w:val="20"/>
                <w:szCs w:val="20"/>
              </w:rPr>
            </w:pPr>
            <w:r w:rsidRPr="004A043E">
              <w:rPr>
                <w:sz w:val="18"/>
                <w:szCs w:val="18"/>
              </w:rPr>
              <w:t>D) Beyaza; çünkü beyaz renk tüm renkleri so</w:t>
            </w:r>
          </w:p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2-</w:t>
            </w:r>
            <w:r w:rsidRPr="004A043E">
              <w:rPr>
                <w:rFonts w:ascii="Comic Sans MS" w:hAnsi="Comic Sans MS"/>
                <w:b/>
                <w:sz w:val="18"/>
                <w:szCs w:val="18"/>
              </w:rPr>
              <w:t xml:space="preserve">) </w:t>
            </w:r>
            <w:r w:rsidRPr="004A043E">
              <w:rPr>
                <w:rFonts w:ascii="Comic Sans MS" w:hAnsi="Comic Sans MS"/>
                <w:sz w:val="18"/>
                <w:szCs w:val="18"/>
              </w:rPr>
              <w:t>Aşağıda verilen çizelgedeki maddelerden kaç tanesi anyondur?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54"/>
              <w:gridCol w:w="1250"/>
              <w:gridCol w:w="1259"/>
              <w:gridCol w:w="1259"/>
            </w:tblGrid>
            <w:tr w:rsidR="0070203E" w:rsidRPr="0079077D" w:rsidTr="0086351A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Ca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OH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NH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4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 xml:space="preserve">Cl 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 xml:space="preserve">- </w:t>
                  </w:r>
                </w:p>
              </w:tc>
            </w:tr>
            <w:tr w:rsidR="0070203E" w:rsidRPr="0079077D" w:rsidTr="0086351A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CO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3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Al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NO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3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</w:t>
                  </w:r>
                </w:p>
              </w:tc>
            </w:tr>
          </w:tbl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>A) 2         B)3            C)4              D)7</w:t>
            </w:r>
          </w:p>
          <w:p w:rsidR="0070203E" w:rsidRPr="004A043E" w:rsidRDefault="0070203E" w:rsidP="004A043E">
            <w:pPr>
              <w:jc w:val="both"/>
              <w:rPr>
                <w:b/>
                <w:sz w:val="22"/>
                <w:szCs w:val="22"/>
              </w:rPr>
            </w:pPr>
          </w:p>
          <w:p w:rsidR="0070203E" w:rsidRPr="004A043E" w:rsidRDefault="0070203E" w:rsidP="004A043E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4A043E">
              <w:rPr>
                <w:b/>
                <w:sz w:val="22"/>
                <w:szCs w:val="22"/>
              </w:rPr>
              <w:t>3-</w:t>
            </w:r>
            <w:r w:rsidRPr="004A043E">
              <w:rPr>
                <w:b/>
                <w:bCs/>
                <w:sz w:val="22"/>
                <w:szCs w:val="22"/>
              </w:rPr>
              <w:t xml:space="preserve"> Çayı çok şekerli olan Yusuf çayını içebilmesi için şekerli çay çözeltisini seyreltmesi lazım. Bunun için aşağıdakilerden hangisini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yapması gerekir?</w:t>
            </w:r>
          </w:p>
          <w:p w:rsidR="0070203E" w:rsidRPr="004A043E" w:rsidRDefault="0070203E" w:rsidP="004A043E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70203E" w:rsidRPr="004A043E" w:rsidRDefault="0070203E" w:rsidP="004A043E">
            <w:pPr>
              <w:spacing w:line="276" w:lineRule="auto"/>
              <w:rPr>
                <w:bCs/>
                <w:sz w:val="20"/>
                <w:szCs w:val="20"/>
              </w:rPr>
            </w:pPr>
            <w:r w:rsidRPr="004A043E">
              <w:rPr>
                <w:bCs/>
                <w:sz w:val="20"/>
                <w:szCs w:val="20"/>
              </w:rPr>
              <w:t>A) Çaya şeker eklemek           B) )  Çaya su eklemek</w:t>
            </w:r>
          </w:p>
          <w:p w:rsidR="0070203E" w:rsidRPr="004A043E" w:rsidRDefault="0070203E" w:rsidP="00DB4D50">
            <w:pPr>
              <w:rPr>
                <w:bCs/>
                <w:sz w:val="20"/>
                <w:szCs w:val="20"/>
              </w:rPr>
            </w:pPr>
            <w:r w:rsidRPr="004A043E">
              <w:rPr>
                <w:bCs/>
                <w:sz w:val="20"/>
                <w:szCs w:val="20"/>
              </w:rPr>
              <w:t>C) Çayı ısıtmak</w:t>
            </w:r>
            <w:r w:rsidRPr="004A043E">
              <w:rPr>
                <w:bCs/>
                <w:sz w:val="20"/>
                <w:szCs w:val="20"/>
              </w:rPr>
              <w:tab/>
              <w:t xml:space="preserve">                      D )Çayın yarısını boşaltmak</w:t>
            </w:r>
          </w:p>
          <w:p w:rsidR="0070203E" w:rsidRPr="004A043E" w:rsidRDefault="0070203E">
            <w:pPr>
              <w:rPr>
                <w:b/>
                <w:sz w:val="22"/>
                <w:szCs w:val="22"/>
              </w:rPr>
            </w:pPr>
            <w:r w:rsidRPr="004A043E">
              <w:rPr>
                <w:b/>
                <w:sz w:val="22"/>
                <w:szCs w:val="22"/>
              </w:rPr>
              <w:t>4-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- </w:t>
            </w:r>
            <w:r w:rsidRPr="004A043E">
              <w:rPr>
                <w:sz w:val="18"/>
                <w:szCs w:val="18"/>
              </w:rPr>
              <w:t>I. 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kesme şeker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 II.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toz şeker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III.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pudra şeker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 IV. 30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pudra şeker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Dört ayrı kapta yukarıdaki çözeltiler hazırlandığında çözünme hızını büyükten küçüğe doğru sıralayınız.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IV&gt;II&gt;III&gt;I               B) I&gt;II&gt;IV&gt;III </w:t>
            </w:r>
          </w:p>
          <w:p w:rsidR="0070203E" w:rsidRPr="004A043E" w:rsidRDefault="0070203E" w:rsidP="004A043E">
            <w:pPr>
              <w:jc w:val="both"/>
              <w:rPr>
                <w:b/>
                <w:sz w:val="22"/>
                <w:szCs w:val="22"/>
              </w:rPr>
            </w:pPr>
            <w:r w:rsidRPr="004A043E">
              <w:rPr>
                <w:rFonts w:ascii="Comic Sans MS" w:hAnsi="Comic Sans MS" w:cs="Arial"/>
                <w:sz w:val="18"/>
                <w:szCs w:val="18"/>
              </w:rPr>
              <w:t>C)  I&gt;II&gt;III&gt;IV           D) IV&gt;III&gt;II&gt;I</w:t>
            </w:r>
          </w:p>
          <w:p w:rsidR="0070203E" w:rsidRPr="004A043E" w:rsidRDefault="0070203E" w:rsidP="004A043E">
            <w:pPr>
              <w:jc w:val="both"/>
              <w:rPr>
                <w:b/>
                <w:sz w:val="22"/>
                <w:szCs w:val="22"/>
              </w:rPr>
            </w:pPr>
          </w:p>
          <w:p w:rsidR="0070203E" w:rsidRPr="004A043E" w:rsidRDefault="0070203E" w:rsidP="004A043E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4A043E">
              <w:rPr>
                <w:rFonts w:ascii="Times New Roman" w:hAnsi="Times New Roman"/>
                <w:b/>
              </w:rPr>
              <w:t xml:space="preserve">13-Aşağıda bazı çözeltiler verilmiştir.Bu çözeltilerden hangisi elektriği  </w:t>
            </w:r>
            <w:r w:rsidRPr="004A043E">
              <w:rPr>
                <w:rFonts w:ascii="Times New Roman" w:hAnsi="Times New Roman"/>
                <w:b/>
                <w:u w:val="single"/>
              </w:rPr>
              <w:t>en iyi iletir?</w:t>
            </w:r>
          </w:p>
          <w:p w:rsidR="0070203E" w:rsidRPr="004A043E" w:rsidRDefault="0070203E" w:rsidP="004A043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       B)                             </w:t>
            </w:r>
          </w:p>
          <w:p w:rsidR="0070203E" w:rsidRPr="004A043E" w:rsidRDefault="0070203E" w:rsidP="004A043E">
            <w:pPr>
              <w:pStyle w:val="NoSpacing"/>
              <w:ind w:left="36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30" type="#_x0000_t8" style="position:absolute;left:0;text-align:left;margin-left:96.55pt;margin-top:.15pt;width:79.5pt;height:44.3pt;z-index:-251666432"/>
              </w:pict>
            </w:r>
            <w:r>
              <w:rPr>
                <w:noProof/>
              </w:rPr>
              <w:pict>
                <v:shape id="_x0000_s1031" type="#_x0000_t8" style="position:absolute;left:0;text-align:left;margin-left:1.3pt;margin-top:.15pt;width:63pt;height:39.05pt;z-index:-251667456"/>
              </w:pic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>1 lt su                                         1 lt su</w:t>
            </w:r>
          </w:p>
          <w:p w:rsidR="0070203E" w:rsidRPr="004A043E" w:rsidRDefault="0070203E" w:rsidP="004A043E">
            <w:pPr>
              <w:pStyle w:val="NoSpacing"/>
              <w:tabs>
                <w:tab w:val="left" w:pos="399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1  gr tuz                                 100 gr şeker</w: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</w:t>
            </w: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C) </w: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ab/>
              <w:t xml:space="preserve">                            D)</w:t>
            </w: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 id="_x0000_s1032" type="#_x0000_t8" style="position:absolute;margin-left:101.8pt;margin-top:1.25pt;width:63pt;height:39.05pt;z-index:-251664384"/>
              </w:pict>
            </w:r>
            <w:r>
              <w:rPr>
                <w:noProof/>
              </w:rPr>
              <w:pict>
                <v:shape id="_x0000_s1033" type="#_x0000_t8" style="position:absolute;margin-left:13.3pt;margin-top:1.25pt;width:63pt;height:39.05pt;z-index:-251665408"/>
              </w:pic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1 lt su                                  1 lt su</w:t>
            </w: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10 gr tuz                           10 gr şeker</w:t>
            </w: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>
            <w:pPr>
              <w:rPr>
                <w:b/>
                <w:sz w:val="22"/>
                <w:szCs w:val="22"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 xml:space="preserve">14- Eşit miktarlarda su bulunan kaplara aşağıdaki koşullarda eşit miktarlarda şeker konuyor. </w:t>
            </w:r>
            <w:r w:rsidRPr="004A043E">
              <w:rPr>
                <w:b/>
                <w:bCs/>
                <w:sz w:val="22"/>
                <w:szCs w:val="22"/>
              </w:rPr>
              <w:t xml:space="preserve">Bunlardan hangisinde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çözünme en</w:t>
            </w:r>
            <w:r w:rsidRPr="004A043E">
              <w:rPr>
                <w:b/>
                <w:sz w:val="22"/>
                <w:szCs w:val="22"/>
                <w:u w:val="single"/>
              </w:rPr>
              <w:t xml:space="preserve">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hızlıdır?</w:t>
            </w:r>
          </w:p>
          <w:p w:rsidR="0070203E" w:rsidRPr="004A043E" w:rsidRDefault="0070203E" w:rsidP="004A043E">
            <w:pPr>
              <w:jc w:val="both"/>
              <w:rPr>
                <w:b/>
                <w:bCs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Resim 22" o:spid="_x0000_s1034" type="#_x0000_t75" alt="çöz" style="position:absolute;margin-left:0;margin-top:1.2pt;width:228.7pt;height:83.45pt;z-index:-251663360;visibility:visible">
                  <v:imagedata r:id="rId7" o:title=""/>
                </v:shape>
              </w:pict>
            </w:r>
          </w:p>
          <w:p w:rsidR="0070203E" w:rsidRPr="004A043E" w:rsidRDefault="0070203E" w:rsidP="004A043E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Resim 37" o:spid="_x0000_s1035" type="#_x0000_t75" alt="722-3" style="position:absolute;margin-left:253.75pt;margin-top:6.65pt;width:260.8pt;height:127.25pt;z-index:-251654144;visibility:visible">
                  <v:imagedata r:id="rId8" o:title=""/>
                </v:shape>
              </w:pic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15-</w:t>
            </w:r>
            <w:r w:rsidRPr="004A043E">
              <w:rPr>
                <w:rFonts w:ascii="Arial" w:hAnsi="Arial" w:cs="Arial"/>
                <w:sz w:val="20"/>
                <w:szCs w:val="20"/>
              </w:rPr>
              <w:t xml:space="preserve"> Güneş ışığı altında mavi, yeşil ve beyaz görünen   X, Y, Z cisimleri mavi ışık altında nasıl görünür?</w:t>
            </w:r>
          </w:p>
          <w:p w:rsidR="0070203E" w:rsidRPr="004A043E" w:rsidRDefault="0070203E" w:rsidP="004A043E">
            <w:pPr>
              <w:ind w:firstLine="708"/>
              <w:rPr>
                <w:rFonts w:ascii="Arial" w:hAnsi="Arial" w:cs="Arial"/>
                <w:b/>
                <w:sz w:val="20"/>
                <w:szCs w:val="20"/>
              </w:rPr>
            </w:pPr>
            <w:r w:rsidRPr="004A043E">
              <w:rPr>
                <w:rFonts w:ascii="Arial" w:hAnsi="Arial" w:cs="Arial"/>
                <w:b/>
                <w:sz w:val="20"/>
                <w:szCs w:val="20"/>
              </w:rPr>
              <w:t>X             Y             Z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pict>
                <v:line id="_x0000_s1036" style="position:absolute;z-index:251661312" from="92.75pt,.8pt" to="118.25pt,.8pt"/>
              </w:pict>
            </w:r>
            <w:r>
              <w:rPr>
                <w:noProof/>
              </w:rPr>
              <w:pict>
                <v:line id="_x0000_s1037" style="position:absolute;z-index:251659264" from="20.75pt,.8pt" to="47.75pt,.8pt"/>
              </w:pict>
            </w:r>
            <w:r>
              <w:rPr>
                <w:noProof/>
              </w:rPr>
              <w:pict>
                <v:line id="_x0000_s1038" style="position:absolute;z-index:251660288" from="63.5pt,.8pt" to="87.5pt,.8pt"/>
              </w:pict>
            </w:r>
            <w:r w:rsidRPr="004A043E">
              <w:rPr>
                <w:rFonts w:ascii="Arial" w:hAnsi="Arial" w:cs="Arial"/>
                <w:sz w:val="20"/>
                <w:szCs w:val="20"/>
              </w:rPr>
              <w:t>A)     Mavi         Siyah     Mavi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>B)     Mavi          Siyah  Beyaz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 xml:space="preserve">C)    Siyah         Siyah      Mavi         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>D)    Sarı           Kırmızı    Beyaz</w:t>
            </w:r>
          </w:p>
          <w:p w:rsidR="0070203E" w:rsidRPr="004A043E" w:rsidRDefault="0070203E" w:rsidP="004A043E">
            <w:pPr>
              <w:ind w:right="72"/>
              <w:rPr>
                <w:b/>
                <w:sz w:val="22"/>
                <w:szCs w:val="22"/>
              </w:rPr>
            </w:pPr>
            <w:r w:rsidRPr="004A043E">
              <w:rPr>
                <w:b/>
                <w:sz w:val="22"/>
                <w:szCs w:val="22"/>
              </w:rPr>
              <w:t>16-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  <w:r w:rsidRPr="004A043E">
              <w:rPr>
                <w:noProof/>
                <w:sz w:val="20"/>
                <w:szCs w:val="20"/>
              </w:rPr>
              <w:pict>
                <v:shape id="Resim 1" o:spid="_x0000_i1025" type="#_x0000_t75" style="width:251.25pt;height:127.5pt;visibility:visible">
                  <v:imagedata r:id="rId9" o:title=""/>
                </v:shape>
              </w:pic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>
            <w:pPr>
              <w:rPr>
                <w:sz w:val="22"/>
                <w:szCs w:val="22"/>
              </w:rPr>
            </w:pPr>
          </w:p>
          <w:p w:rsidR="0070203E" w:rsidRPr="004A043E" w:rsidRDefault="0070203E">
            <w:pPr>
              <w:rPr>
                <w:sz w:val="22"/>
                <w:szCs w:val="22"/>
              </w:rPr>
            </w:pPr>
          </w:p>
          <w:p w:rsidR="0070203E" w:rsidRPr="004A043E" w:rsidRDefault="0070203E">
            <w:pPr>
              <w:rPr>
                <w:sz w:val="22"/>
                <w:szCs w:val="22"/>
              </w:rPr>
            </w:pPr>
          </w:p>
          <w:p w:rsidR="0070203E" w:rsidRPr="004A043E" w:rsidRDefault="0070203E">
            <w:pPr>
              <w:rPr>
                <w:sz w:val="22"/>
                <w:szCs w:val="22"/>
              </w:rPr>
            </w:pPr>
          </w:p>
          <w:p w:rsidR="0070203E" w:rsidRPr="004A043E" w:rsidRDefault="0070203E">
            <w:pPr>
              <w:rPr>
                <w:sz w:val="22"/>
                <w:szCs w:val="22"/>
              </w:rPr>
            </w:pPr>
          </w:p>
          <w:p w:rsidR="0070203E" w:rsidRPr="004A043E" w:rsidRDefault="0070203E">
            <w:pPr>
              <w:rPr>
                <w:sz w:val="22"/>
                <w:szCs w:val="22"/>
              </w:rPr>
            </w:pPr>
          </w:p>
          <w:p w:rsidR="0070203E" w:rsidRPr="004A043E" w:rsidRDefault="0070203E">
            <w:pPr>
              <w:rPr>
                <w:sz w:val="22"/>
                <w:szCs w:val="22"/>
              </w:rPr>
            </w:pPr>
          </w:p>
        </w:tc>
        <w:tc>
          <w:tcPr>
            <w:tcW w:w="5279" w:type="dxa"/>
          </w:tcPr>
          <w:p w:rsidR="0070203E" w:rsidRPr="004A043E" w:rsidRDefault="0070203E" w:rsidP="00985B9B">
            <w:pPr>
              <w:rPr>
                <w:sz w:val="22"/>
                <w:szCs w:val="22"/>
              </w:rPr>
            </w:pPr>
          </w:p>
          <w:p w:rsidR="0070203E" w:rsidRPr="004A043E" w:rsidRDefault="0070203E" w:rsidP="0021689A">
            <w:pPr>
              <w:rPr>
                <w:b/>
                <w:sz w:val="20"/>
                <w:szCs w:val="20"/>
              </w:rPr>
            </w:pPr>
            <w:r w:rsidRPr="004A043E">
              <w:rPr>
                <w:b/>
                <w:noProof/>
                <w:sz w:val="22"/>
                <w:szCs w:val="22"/>
              </w:rPr>
              <w:pict>
                <v:shape id="_x0000_i1026" type="#_x0000_t75" style="width:237.75pt;height:217.5pt;visibility:visible">
                  <v:imagedata r:id="rId10" o:title=""/>
                </v:shape>
              </w:pict>
            </w:r>
          </w:p>
          <w:p w:rsidR="0070203E" w:rsidRPr="004A043E" w:rsidRDefault="0070203E" w:rsidP="004A043E">
            <w:pPr>
              <w:jc w:val="both"/>
              <w:rPr>
                <w:b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6-</w:t>
            </w:r>
            <w:r w:rsidRPr="004C3DF1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noProof/>
              </w:rPr>
              <w:pict>
                <v:group id="_x0000_s1039" style="position:absolute;left:0;text-align:left;margin-left:171pt;margin-top:5.4pt;width:76.05pt;height:74.1pt;z-index:251657216;mso-position-horizontal-relative:text;mso-position-vertical-relative:text" coordorigin="4044,10852" coordsize="1521,1482">
                  <v:line id="_x0000_s1040" style="position:absolute;flip:y" from="4140,10852" to="4140,11089"/>
                  <v:line id="_x0000_s1041" style="position:absolute" from="4140,10852" to="5565,10852"/>
                  <v:line id="_x0000_s1042" style="position:absolute" from="5565,10852" to="5565,11773"/>
                  <v:line id="_x0000_s1043" style="position:absolute" from="4140,11773" to="4596,11773"/>
                  <v:line id="_x0000_s1044" style="position:absolute;flip:x" from="4938,11773" to="5565,11773"/>
                  <v:line id="_x0000_s1045" style="position:absolute" from="4596,11773" to="4596,12115"/>
                  <v:line id="_x0000_s1046" style="position:absolute" from="4938,11773" to="4938,1211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7" type="#_x0000_t202" style="position:absolute;left:4389;top:11992;width:684;height:342" fillcolor="silver" stroked="f">
                    <v:textbox style="mso-next-textbox:#_x0000_s1047">
                      <w:txbxContent>
                        <w:p w:rsidR="0070203E" w:rsidRDefault="0070203E" w:rsidP="00322E7A">
                          <w:r>
                            <w:t xml:space="preserve">      </w:t>
                          </w:r>
                        </w:p>
                      </w:txbxContent>
                    </v:textbox>
                  </v:shape>
                  <v:line id="_x0000_s1048" style="position:absolute" from="4386,11878" to="4386,12334"/>
                  <v:line id="_x0000_s1049" style="position:absolute" from="4386,12334" to="5070,12334"/>
                  <v:line id="_x0000_s1050" style="position:absolute;flip:y" from="5070,11935" to="5070,12334"/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_x0000_s1051" type="#_x0000_t22" style="position:absolute;left:4044;top:11055;width:180;height:360" fillcolor="#930"/>
                  <v:line id="_x0000_s1052" style="position:absolute;flip:y" from="4158,11397" to="4158,11796"/>
                </v:group>
              </w:pict>
            </w:r>
            <w:r w:rsidRPr="004A043E">
              <w:rPr>
                <w:b/>
                <w:sz w:val="18"/>
                <w:szCs w:val="18"/>
              </w:rPr>
              <w:t xml:space="preserve">Aşağıdaki çözeltilerden hangisi </w:t>
            </w:r>
          </w:p>
          <w:p w:rsidR="0070203E" w:rsidRPr="004A043E" w:rsidRDefault="0070203E" w:rsidP="00322E7A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şekildeki behere konulduğunda </w:t>
            </w:r>
          </w:p>
          <w:p w:rsidR="0070203E" w:rsidRPr="004A043E" w:rsidRDefault="0070203E" w:rsidP="00322E7A">
            <w:pPr>
              <w:rPr>
                <w:b/>
                <w:sz w:val="22"/>
                <w:szCs w:val="22"/>
                <w:u w:val="single"/>
              </w:rPr>
            </w:pPr>
            <w:r w:rsidRPr="004A043E">
              <w:rPr>
                <w:b/>
                <w:sz w:val="18"/>
                <w:szCs w:val="18"/>
              </w:rPr>
              <w:t>ampulün ışık verir</w:t>
            </w:r>
            <w:r w:rsidRPr="004A043E">
              <w:rPr>
                <w:b/>
                <w:sz w:val="22"/>
                <w:szCs w:val="22"/>
              </w:rPr>
              <w:t xml:space="preserve">?                             </w:t>
            </w:r>
            <w:r w:rsidRPr="004A043E">
              <w:rPr>
                <w:sz w:val="20"/>
                <w:szCs w:val="20"/>
              </w:rPr>
              <w:t>pil</w:t>
            </w:r>
          </w:p>
          <w:p w:rsidR="0070203E" w:rsidRPr="004A043E" w:rsidRDefault="0070203E" w:rsidP="00322E7A">
            <w:pPr>
              <w:rPr>
                <w:b/>
                <w:sz w:val="22"/>
                <w:szCs w:val="22"/>
                <w:u w:val="single"/>
              </w:rPr>
            </w:pPr>
            <w:r w:rsidRPr="004A043E">
              <w:rPr>
                <w:b/>
                <w:sz w:val="22"/>
                <w:szCs w:val="22"/>
                <w:u w:val="single"/>
              </w:rPr>
              <w:t xml:space="preserve">                                                                                   </w:t>
            </w:r>
            <w:r w:rsidRPr="004A043E">
              <w:rPr>
                <w:noProof/>
                <w:sz w:val="22"/>
                <w:szCs w:val="22"/>
              </w:rPr>
              <w:pict>
                <v:shape id="Resim 4" o:spid="_x0000_i1027" type="#_x0000_t75" style="width:13.5pt;height:16.5pt;visibility:visible">
                  <v:imagedata r:id="rId11" o:title=""/>
                </v:shape>
              </w:pict>
            </w:r>
            <w:r w:rsidRPr="004A043E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:rsidR="0070203E" w:rsidRPr="004A043E" w:rsidRDefault="0070203E" w:rsidP="00322E7A">
            <w:pPr>
              <w:rPr>
                <w:b/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>A) Tuzlu su</w:t>
            </w:r>
            <w:r w:rsidRPr="004A043E">
              <w:rPr>
                <w:b/>
                <w:sz w:val="22"/>
                <w:szCs w:val="22"/>
              </w:rPr>
              <w:t xml:space="preserve">            </w:t>
            </w:r>
            <w:r w:rsidRPr="004A043E">
              <w:rPr>
                <w:sz w:val="22"/>
                <w:szCs w:val="22"/>
              </w:rPr>
              <w:t>B) Alkollü su</w:t>
            </w:r>
            <w:r w:rsidRPr="004A043E">
              <w:rPr>
                <w:b/>
                <w:sz w:val="20"/>
                <w:szCs w:val="20"/>
              </w:rPr>
              <w:t xml:space="preserve">                                 </w:t>
            </w:r>
            <w:r w:rsidRPr="004A043E">
              <w:rPr>
                <w:sz w:val="20"/>
                <w:szCs w:val="20"/>
              </w:rPr>
              <w:t>l</w:t>
            </w:r>
            <w:r w:rsidRPr="004A043E">
              <w:rPr>
                <w:b/>
                <w:sz w:val="22"/>
                <w:szCs w:val="22"/>
              </w:rPr>
              <w:t xml:space="preserve">                                        </w:t>
            </w:r>
            <w:r w:rsidRPr="004A043E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</w:p>
          <w:p w:rsidR="0070203E" w:rsidRPr="004A043E" w:rsidRDefault="0070203E" w:rsidP="00322E7A">
            <w:pPr>
              <w:rPr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 xml:space="preserve">C) Şekerli su         D) Tentürdiyot                             </w:t>
            </w:r>
          </w:p>
          <w:p w:rsidR="0070203E" w:rsidRPr="004A043E" w:rsidRDefault="0070203E" w:rsidP="00985B9B">
            <w:pPr>
              <w:rPr>
                <w:sz w:val="22"/>
                <w:szCs w:val="22"/>
              </w:rPr>
            </w:pPr>
          </w:p>
          <w:p w:rsidR="0070203E" w:rsidRPr="004A043E" w:rsidRDefault="0070203E" w:rsidP="004A043E">
            <w:pPr>
              <w:pStyle w:val="Pa17"/>
              <w:jc w:val="both"/>
              <w:rPr>
                <w:rStyle w:val="A7"/>
                <w:rFonts w:ascii="Times New Roman" w:hAnsi="Times New Roman" w:cs="Times New Roman"/>
                <w:szCs w:val="20"/>
              </w:rPr>
            </w:pPr>
            <w:r w:rsidRPr="004A043E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4A04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-- </w:t>
            </w: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>Havanın açık ve bulutsuz olduğu günlerde gökyüzü neden mavidir?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333419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b/>
                <w:szCs w:val="20"/>
              </w:rPr>
              <w:t xml:space="preserve">A)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Atmosferde güneş ışığının mavi renginin daha fazla saçılması. </w:t>
            </w:r>
          </w:p>
          <w:p w:rsidR="0070203E" w:rsidRPr="004A043E" w:rsidRDefault="0070203E" w:rsidP="004F14AD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 xml:space="preserve">B)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Güneşten gelen ışığın mavi renginin atmosfer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de soğurulması. </w:t>
            </w:r>
          </w:p>
          <w:p w:rsidR="0070203E" w:rsidRPr="004A043E" w:rsidRDefault="0070203E" w:rsidP="00333419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 xml:space="preserve">C)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Güneş ışığındaki tüm renklerin atmosferde soğurulması. 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  <w:r w:rsidRPr="00782DBA">
              <w:rPr>
                <w:rStyle w:val="A7"/>
                <w:szCs w:val="20"/>
              </w:rPr>
              <w:t xml:space="preserve">D)  </w:t>
            </w:r>
            <w:r w:rsidRPr="004A043E">
              <w:rPr>
                <w:sz w:val="20"/>
                <w:szCs w:val="20"/>
              </w:rPr>
              <w:t>Atmosferi oluşturan gaz moleküllerinin renksiz olması.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CC5C51">
            <w:pPr>
              <w:rPr>
                <w:sz w:val="20"/>
                <w:szCs w:val="20"/>
              </w:rPr>
            </w:pPr>
            <w:r w:rsidRPr="004A043E">
              <w:rPr>
                <w:b/>
                <w:sz w:val="22"/>
                <w:szCs w:val="22"/>
              </w:rPr>
              <w:t>17</w:t>
            </w:r>
            <w:r w:rsidRPr="004A043E">
              <w:rPr>
                <w:b/>
                <w:sz w:val="20"/>
                <w:szCs w:val="20"/>
              </w:rPr>
              <w:t xml:space="preserve">-.  </w:t>
            </w:r>
            <w:r w:rsidRPr="004A043E">
              <w:rPr>
                <w:sz w:val="20"/>
                <w:szCs w:val="20"/>
              </w:rPr>
              <w:t xml:space="preserve">Aşağıdaki ifadelerden hangisi </w:t>
            </w:r>
            <w:r w:rsidRPr="004A043E">
              <w:rPr>
                <w:b/>
                <w:bCs/>
                <w:sz w:val="20"/>
                <w:szCs w:val="20"/>
              </w:rPr>
              <w:t>yanlıştır</w:t>
            </w:r>
            <w:r w:rsidRPr="004A043E">
              <w:rPr>
                <w:sz w:val="20"/>
                <w:szCs w:val="20"/>
              </w:rPr>
              <w:t>?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A)</w:t>
            </w:r>
            <w:r w:rsidRPr="004A043E">
              <w:rPr>
                <w:sz w:val="20"/>
                <w:szCs w:val="20"/>
              </w:rPr>
              <w:t xml:space="preserve"> Kalın kenarlı merceğe gelen ışınların kırıldıktan sonra bir noktadan geçmesi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B)</w:t>
            </w:r>
            <w:r w:rsidRPr="004A043E">
              <w:rPr>
                <w:sz w:val="20"/>
                <w:szCs w:val="20"/>
              </w:rPr>
              <w:t xml:space="preserve"> ince kenarlı mercek üzerine gelen paralel ışınların kırıldıktan sonra bir noktada toplanması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C)</w:t>
            </w:r>
            <w:r w:rsidRPr="004A043E">
              <w:rPr>
                <w:sz w:val="20"/>
                <w:szCs w:val="20"/>
              </w:rPr>
              <w:t xml:space="preserve"> ince kenarlı merceklerin büyüteç olarak da kullanılması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D)</w:t>
            </w:r>
            <w:r w:rsidRPr="004A043E">
              <w:rPr>
                <w:sz w:val="20"/>
                <w:szCs w:val="20"/>
              </w:rPr>
              <w:t xml:space="preserve"> Kalın kenarlı merceklerin küçük görüntü oluşturması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70203E" w:rsidRPr="004A043E" w:rsidRDefault="0070203E" w:rsidP="004A043E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18-</w:t>
            </w:r>
            <w:r w:rsidRPr="004A043E">
              <w:rPr>
                <w:rFonts w:ascii="Comic Sans MS" w:hAnsi="Comic Sans MS"/>
                <w:sz w:val="18"/>
                <w:szCs w:val="18"/>
              </w:rPr>
              <w:t xml:space="preserve"> Bir bölgede yaşayan bir türe ait canlı topluluğuna populasyon adı verilir. Buna göre aşağıdakilerden hangisi populasyon değildir?</w:t>
            </w:r>
          </w:p>
          <w:p w:rsidR="0070203E" w:rsidRPr="004A043E" w:rsidRDefault="0070203E" w:rsidP="004A043E">
            <w:pPr>
              <w:ind w:left="64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>A)         Büyük okyanustaki mavi balinalar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B)         Ankara’daki tiftik keçileri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C)       Okulun bahçesindeki laleler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D   )     Karadeniz’deki balıklar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70203E" w:rsidRPr="004A043E" w:rsidRDefault="0070203E" w:rsidP="004A043E">
            <w:pPr>
              <w:numPr>
                <w:ilvl w:val="0"/>
                <w:numId w:val="3"/>
              </w:numPr>
              <w:jc w:val="both"/>
              <w:rPr>
                <w:b/>
                <w:sz w:val="22"/>
                <w:szCs w:val="22"/>
              </w:rPr>
            </w:pPr>
            <w:r w:rsidRPr="004A043E">
              <w:rPr>
                <w:bCs/>
                <w:sz w:val="20"/>
                <w:szCs w:val="20"/>
              </w:rPr>
              <w:t xml:space="preserve">     </w:t>
            </w:r>
          </w:p>
          <w:p w:rsidR="0070203E" w:rsidRPr="004A043E" w:rsidRDefault="0070203E" w:rsidP="004A043E">
            <w:pPr>
              <w:jc w:val="both"/>
              <w:rPr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19-</w:t>
            </w:r>
            <w:r w:rsidRPr="004A043E">
              <w:rPr>
                <w:b/>
                <w:bCs/>
                <w:sz w:val="18"/>
                <w:szCs w:val="18"/>
              </w:rPr>
              <w:t>.</w:t>
            </w:r>
            <w:r w:rsidRPr="004A043E">
              <w:rPr>
                <w:sz w:val="18"/>
                <w:szCs w:val="18"/>
              </w:rPr>
              <w:t xml:space="preserve"> Bir gözlemci havadan suya bakarak balığı, sudan havaya bakarak kuşu gözlemliyor.</w:t>
            </w:r>
          </w:p>
          <w:p w:rsidR="0070203E" w:rsidRPr="004A043E" w:rsidRDefault="0070203E" w:rsidP="004A043E">
            <w:pPr>
              <w:jc w:val="both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53" type="#_x0000_t202" style="position:absolute;left:0;text-align:left;margin-left:148.2pt;margin-top:38.15pt;width:42.75pt;height:18.5pt;z-index:251665408" filled="f" stroked="f">
                  <v:textbox style="mso-next-textbox:#_x0000_s1053">
                    <w:txbxContent>
                      <w:p w:rsidR="0070203E" w:rsidRDefault="0070203E" w:rsidP="0025435C">
                        <w:r>
                          <w:t>Hava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4" type="#_x0000_t202" style="position:absolute;left:0;text-align:left;margin-left:8.35pt;margin-top:38.5pt;width:42.75pt;height:18.5pt;z-index:251664384" filled="f" stroked="f">
                  <v:textbox style="mso-next-textbox:#_x0000_s1054">
                    <w:txbxContent>
                      <w:p w:rsidR="0070203E" w:rsidRDefault="0070203E" w:rsidP="0025435C">
                        <w:r>
                          <w:t>Hava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5" type="#_x0000_t202" style="position:absolute;left:0;text-align:left;margin-left:12.85pt;margin-top:56.65pt;width:33.35pt;height:18.5pt;z-index:251663360" filled="f" stroked="f">
                  <v:textbox style="mso-next-textbox:#_x0000_s1055">
                    <w:txbxContent>
                      <w:p w:rsidR="0070203E" w:rsidRDefault="0070203E" w:rsidP="0025435C">
                        <w:r>
                          <w:t>Su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6" type="#_x0000_t202" style="position:absolute;left:0;text-align:left;margin-left:152pt;margin-top:57pt;width:33.35pt;height:18.5pt;z-index:251666432" filled="f" stroked="f">
                  <v:textbox style="mso-next-textbox:#_x0000_s1056">
                    <w:txbxContent>
                      <w:p w:rsidR="0070203E" w:rsidRDefault="0070203E" w:rsidP="0025435C">
                        <w:r>
                          <w:t>Su</w:t>
                        </w:r>
                      </w:p>
                    </w:txbxContent>
                  </v:textbox>
                </v:shape>
              </w:pict>
            </w: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4A043E">
            <w:pPr>
              <w:spacing w:before="120"/>
              <w:ind w:left="181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Buna göre gözlemci balık ve kuşu bulunduğu yere göre nasıl görür?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           </w:t>
            </w:r>
            <w:r w:rsidRPr="004A043E">
              <w:rPr>
                <w:b/>
                <w:sz w:val="18"/>
                <w:szCs w:val="18"/>
                <w:u w:val="single"/>
              </w:rPr>
              <w:t>Balığı</w:t>
            </w:r>
            <w:r w:rsidRPr="004A043E">
              <w:rPr>
                <w:b/>
                <w:sz w:val="18"/>
                <w:szCs w:val="18"/>
              </w:rPr>
              <w:tab/>
            </w:r>
            <w:r w:rsidRPr="004A043E">
              <w:rPr>
                <w:b/>
                <w:sz w:val="18"/>
                <w:szCs w:val="18"/>
              </w:rPr>
              <w:tab/>
              <w:t xml:space="preserve">     </w:t>
            </w:r>
            <w:r w:rsidRPr="004A043E">
              <w:rPr>
                <w:b/>
                <w:sz w:val="18"/>
                <w:szCs w:val="18"/>
                <w:u w:val="single"/>
              </w:rPr>
              <w:t>Kuşu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</w:t>
            </w:r>
            <w:r w:rsidRPr="004A043E">
              <w:rPr>
                <w:sz w:val="18"/>
                <w:szCs w:val="18"/>
              </w:rPr>
              <w:tab/>
              <w:t>Daha yakında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Aynı yerinde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B) </w:t>
            </w:r>
            <w:r w:rsidRPr="004A043E">
              <w:rPr>
                <w:sz w:val="18"/>
                <w:szCs w:val="18"/>
              </w:rPr>
              <w:tab/>
              <w:t>Daha uzakta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yakında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C)</w:t>
            </w:r>
            <w:r w:rsidRPr="004A043E">
              <w:rPr>
                <w:sz w:val="18"/>
                <w:szCs w:val="18"/>
              </w:rPr>
              <w:tab/>
              <w:t>Aynı yerinde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uzakta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D) </w:t>
            </w:r>
            <w:r w:rsidRPr="004A043E">
              <w:rPr>
                <w:sz w:val="18"/>
                <w:szCs w:val="18"/>
              </w:rPr>
              <w:tab/>
              <w:t>Daha yakında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uzakta</w:t>
            </w:r>
          </w:p>
          <w:p w:rsidR="0070203E" w:rsidRPr="004A043E" w:rsidRDefault="0070203E" w:rsidP="0025435C">
            <w:pPr>
              <w:rPr>
                <w:b/>
                <w:sz w:val="22"/>
                <w:szCs w:val="22"/>
              </w:rPr>
            </w:pPr>
          </w:p>
        </w:tc>
        <w:tc>
          <w:tcPr>
            <w:tcW w:w="5473" w:type="dxa"/>
          </w:tcPr>
          <w:p w:rsidR="0070203E" w:rsidRPr="004A043E" w:rsidRDefault="0070203E" w:rsidP="004A043E">
            <w:pPr>
              <w:jc w:val="both"/>
              <w:rPr>
                <w:b/>
                <w:sz w:val="22"/>
                <w:szCs w:val="22"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 xml:space="preserve">8- </w:t>
            </w:r>
            <w:r w:rsidRPr="004A043E">
              <w:rPr>
                <w:b/>
                <w:sz w:val="18"/>
                <w:szCs w:val="18"/>
              </w:rPr>
              <w:t>Görme ve ışık arasındaki ilişkiyi hangi seçenek ifade etmektedir.?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A)Işık sadece doğrusal yayılır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B)Görme için ışığa gerek yoktur.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C)Görme için ışık ışınlarının cisimlerden yansıyıp gözümüze ulaşması gerekir.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D)Görme için ışık ışınlarının cisimlerin üzerinden tamamen geçmesi gerekir.</w:t>
            </w:r>
          </w:p>
          <w:p w:rsidR="0070203E" w:rsidRPr="004A043E" w:rsidRDefault="0070203E" w:rsidP="00130B0B">
            <w:pPr>
              <w:rPr>
                <w:sz w:val="22"/>
                <w:szCs w:val="22"/>
              </w:rPr>
            </w:pPr>
          </w:p>
          <w:p w:rsidR="0070203E" w:rsidRPr="004A043E" w:rsidRDefault="0070203E" w:rsidP="004A043E">
            <w:pPr>
              <w:jc w:val="both"/>
              <w:rPr>
                <w:sz w:val="22"/>
                <w:szCs w:val="22"/>
              </w:rPr>
            </w:pPr>
            <w:r w:rsidRPr="004A043E">
              <w:rPr>
                <w:b/>
                <w:sz w:val="22"/>
                <w:szCs w:val="22"/>
              </w:rPr>
              <w:t>9-</w:t>
            </w:r>
            <w:r w:rsidRPr="004A043E">
              <w:rPr>
                <w:sz w:val="22"/>
                <w:szCs w:val="22"/>
              </w:rPr>
              <w:t>Bütün besin zincirleri üretici canlılarla başlar.</w:t>
            </w:r>
          </w:p>
          <w:p w:rsidR="0070203E" w:rsidRPr="004A043E" w:rsidRDefault="0070203E" w:rsidP="004A043E">
            <w:pPr>
              <w:jc w:val="both"/>
              <w:rPr>
                <w:b/>
                <w:sz w:val="22"/>
                <w:szCs w:val="22"/>
              </w:rPr>
            </w:pPr>
            <w:r w:rsidRPr="004A043E">
              <w:rPr>
                <w:b/>
                <w:sz w:val="22"/>
                <w:szCs w:val="22"/>
              </w:rPr>
              <w:t xml:space="preserve">   Buna göre aşağıdakilerden hangisi bir besin zincirini ifade etmez.</w:t>
            </w:r>
          </w:p>
          <w:p w:rsidR="0070203E" w:rsidRPr="004A043E" w:rsidRDefault="0070203E" w:rsidP="004A043E">
            <w:pPr>
              <w:jc w:val="both"/>
              <w:rPr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>A)Ispanak-------&gt;Koyun-----&gt;İnsan</w:t>
            </w:r>
          </w:p>
          <w:p w:rsidR="0070203E" w:rsidRPr="004A043E" w:rsidRDefault="0070203E" w:rsidP="004A043E">
            <w:pPr>
              <w:jc w:val="both"/>
              <w:rPr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>B)Buğday--------&gt;Çekirge----------&gt;Yılan</w:t>
            </w:r>
          </w:p>
          <w:p w:rsidR="0070203E" w:rsidRPr="004A043E" w:rsidRDefault="0070203E" w:rsidP="004A043E">
            <w:pPr>
              <w:jc w:val="both"/>
              <w:rPr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>C) Fare----------&gt;Yılan----------&gt;Şahin</w:t>
            </w:r>
          </w:p>
          <w:p w:rsidR="0070203E" w:rsidRPr="004A043E" w:rsidRDefault="0070203E" w:rsidP="004A043E">
            <w:pPr>
              <w:jc w:val="both"/>
              <w:rPr>
                <w:sz w:val="20"/>
                <w:szCs w:val="20"/>
              </w:rPr>
            </w:pPr>
            <w:r w:rsidRPr="004A043E">
              <w:rPr>
                <w:sz w:val="22"/>
                <w:szCs w:val="22"/>
              </w:rPr>
              <w:t xml:space="preserve">D)ıspanak --------&gt;İnsan </w:t>
            </w:r>
          </w:p>
          <w:p w:rsidR="0070203E" w:rsidRPr="004A043E" w:rsidRDefault="0070203E" w:rsidP="00417417">
            <w:pPr>
              <w:pStyle w:val="NoSpacing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>10-</w:t>
            </w:r>
            <w:r w:rsidRPr="004A043E">
              <w:rPr>
                <w:b/>
                <w:sz w:val="22"/>
                <w:szCs w:val="22"/>
                <w:u w:val="single"/>
              </w:rPr>
              <w:t xml:space="preserve">‘ </w:t>
            </w:r>
            <w:r w:rsidRPr="004A043E">
              <w:rPr>
                <w:sz w:val="22"/>
                <w:szCs w:val="22"/>
              </w:rPr>
              <w:t>C</w:t>
            </w:r>
            <w:r w:rsidRPr="004A043E">
              <w:rPr>
                <w:sz w:val="22"/>
                <w:szCs w:val="22"/>
                <w:vertAlign w:val="subscript"/>
              </w:rPr>
              <w:t>6</w:t>
            </w:r>
            <w:r w:rsidRPr="004A043E">
              <w:rPr>
                <w:sz w:val="22"/>
                <w:szCs w:val="22"/>
              </w:rPr>
              <w:t>H</w:t>
            </w:r>
            <w:r w:rsidRPr="004A043E">
              <w:rPr>
                <w:sz w:val="22"/>
                <w:szCs w:val="22"/>
                <w:vertAlign w:val="subscript"/>
              </w:rPr>
              <w:t>12</w:t>
            </w:r>
            <w:r w:rsidRPr="004A043E">
              <w:rPr>
                <w:sz w:val="22"/>
                <w:szCs w:val="22"/>
              </w:rPr>
              <w:t>O</w:t>
            </w:r>
            <w:r w:rsidRPr="004A043E">
              <w:rPr>
                <w:sz w:val="22"/>
                <w:szCs w:val="22"/>
                <w:vertAlign w:val="subscript"/>
              </w:rPr>
              <w:t xml:space="preserve">6 </w:t>
            </w:r>
            <w:r w:rsidRPr="004A043E">
              <w:rPr>
                <w:b/>
                <w:sz w:val="22"/>
                <w:szCs w:val="22"/>
                <w:u w:val="single"/>
              </w:rPr>
              <w:t>’</w:t>
            </w:r>
            <w:r w:rsidRPr="004A043E">
              <w:rPr>
                <w:b/>
                <w:sz w:val="22"/>
                <w:szCs w:val="22"/>
              </w:rPr>
              <w:t xml:space="preserve">  formülü ile yazılan bileşik ile ilgili aşağıdaki bilgilerden hangisi </w:t>
            </w:r>
            <w:r w:rsidRPr="004A043E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>A)  Bileşiğin adı basit şekerdir.</w:t>
            </w:r>
          </w:p>
          <w:p w:rsidR="0070203E" w:rsidRPr="004A043E" w:rsidRDefault="0070203E" w:rsidP="005F1F66">
            <w:pPr>
              <w:pStyle w:val="NoSpacing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>B)  3 farklı çeşit atom içerir.</w:t>
            </w: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 xml:space="preserve">C)  Bileşikteki ‘H’ atomları sayısı </w:t>
            </w:r>
            <w:smartTag w:uri="urn:schemas-microsoft-com:office:smarttags" w:element="metricconverter">
              <w:smartTagPr>
                <w:attr w:name="ProductID" w:val="12’"/>
              </w:smartTagPr>
              <w:r w:rsidRPr="004A043E">
                <w:rPr>
                  <w:rFonts w:ascii="Times New Roman" w:hAnsi="Times New Roman"/>
                </w:rPr>
                <w:t>12’</w:t>
              </w:r>
            </w:smartTag>
            <w:r w:rsidRPr="004A043E">
              <w:rPr>
                <w:rFonts w:ascii="Times New Roman" w:hAnsi="Times New Roman"/>
              </w:rPr>
              <w:t xml:space="preserve"> dir.</w:t>
            </w:r>
          </w:p>
          <w:p w:rsidR="0070203E" w:rsidRPr="004A043E" w:rsidRDefault="0070203E" w:rsidP="00DB4D50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4A043E">
              <w:rPr>
                <w:rFonts w:ascii="Times New Roman" w:hAnsi="Times New Roman"/>
              </w:rPr>
              <w:t>D)  Bileşikteki toplam atom sayısı ‘20’ dir.</w:t>
            </w:r>
          </w:p>
          <w:p w:rsidR="0070203E" w:rsidRPr="004A043E" w:rsidRDefault="0070203E" w:rsidP="004A043E">
            <w:pPr>
              <w:ind w:right="72"/>
              <w:jc w:val="both"/>
              <w:rPr>
                <w:b/>
                <w:sz w:val="22"/>
                <w:szCs w:val="22"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 xml:space="preserve">11-Aşağıdakilerden hangisi hem karışımlar hem de bileşikler için </w:t>
            </w:r>
            <w:r w:rsidRPr="004A043E">
              <w:rPr>
                <w:b/>
                <w:sz w:val="22"/>
                <w:szCs w:val="22"/>
                <w:u w:val="single"/>
              </w:rPr>
              <w:t>ortak bir özelliktir?</w:t>
            </w:r>
          </w:p>
          <w:p w:rsidR="0070203E" w:rsidRPr="004A043E" w:rsidRDefault="0070203E" w:rsidP="004A043E">
            <w:pPr>
              <w:ind w:right="72"/>
              <w:rPr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>A)  Saf madde olmaları</w:t>
            </w:r>
          </w:p>
          <w:p w:rsidR="0070203E" w:rsidRPr="004A043E" w:rsidRDefault="0070203E" w:rsidP="004A043E">
            <w:pPr>
              <w:ind w:right="72"/>
              <w:rPr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>B)  En az iki maddeden oluşmaları</w:t>
            </w:r>
          </w:p>
          <w:p w:rsidR="0070203E" w:rsidRPr="004A043E" w:rsidRDefault="0070203E" w:rsidP="004A043E">
            <w:pPr>
              <w:ind w:right="72"/>
              <w:rPr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>C)  Formüllerle gösterilmeleri</w:t>
            </w:r>
          </w:p>
          <w:p w:rsidR="0070203E" w:rsidRPr="004A043E" w:rsidRDefault="0070203E" w:rsidP="004A043E">
            <w:pPr>
              <w:ind w:right="72"/>
              <w:rPr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>D)  Maddelerin özelliklerini kaybetmeleri</w:t>
            </w:r>
          </w:p>
          <w:p w:rsidR="0070203E" w:rsidRPr="004A043E" w:rsidRDefault="0070203E" w:rsidP="00417417">
            <w:pPr>
              <w:pStyle w:val="NoSpacing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  <w:r w:rsidRPr="004A043E">
              <w:rPr>
                <w:b/>
              </w:rPr>
              <w:t>12-</w:t>
            </w:r>
            <w:r w:rsidRPr="004A043E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4A043E">
              <w:rPr>
                <w:rFonts w:ascii="Times New Roman" w:hAnsi="Times New Roman"/>
                <w:b/>
                <w:noProof/>
                <w:sz w:val="18"/>
                <w:szCs w:val="18"/>
              </w:rPr>
              <w:t>Ekosistemi korumak için aşağıdakilerden hangisinin yapılması işe yaramaz?</w:t>
            </w:r>
          </w:p>
          <w:p w:rsidR="0070203E" w:rsidRPr="004A043E" w:rsidRDefault="0070203E" w:rsidP="00417417">
            <w:pPr>
              <w:pStyle w:val="NoSpacing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</w:p>
          <w:p w:rsidR="0070203E" w:rsidRPr="004A043E" w:rsidRDefault="0070203E" w:rsidP="00417417">
            <w:pPr>
              <w:pStyle w:val="NoSpacing"/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</w:pP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Ormanları korumalı,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B)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Fosil yakıtları tercih etmeli, 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C)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Çevreyi kirletmemeli, 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Planlı şehirleşme,</w:t>
            </w:r>
          </w:p>
          <w:p w:rsidR="0070203E" w:rsidRPr="004A043E" w:rsidRDefault="0070203E" w:rsidP="004A043E">
            <w:pPr>
              <w:ind w:right="72"/>
              <w:rPr>
                <w:sz w:val="22"/>
                <w:szCs w:val="22"/>
              </w:rPr>
            </w:pPr>
          </w:p>
          <w:p w:rsidR="0070203E" w:rsidRPr="004A043E" w:rsidRDefault="0070203E">
            <w:pPr>
              <w:rPr>
                <w:b/>
                <w:sz w:val="22"/>
                <w:szCs w:val="22"/>
              </w:rPr>
            </w:pPr>
          </w:p>
          <w:p w:rsidR="0070203E" w:rsidRPr="004A043E" w:rsidRDefault="0070203E" w:rsidP="004F14AD">
            <w:pPr>
              <w:rPr>
                <w:sz w:val="22"/>
                <w:szCs w:val="22"/>
              </w:rPr>
            </w:pPr>
          </w:p>
          <w:p w:rsidR="0070203E" w:rsidRPr="004A043E" w:rsidRDefault="0070203E" w:rsidP="004F14AD">
            <w:pPr>
              <w:rPr>
                <w:b/>
                <w:sz w:val="22"/>
                <w:szCs w:val="22"/>
              </w:rPr>
            </w:pPr>
          </w:p>
          <w:p w:rsidR="0070203E" w:rsidRPr="004A043E" w:rsidRDefault="0070203E" w:rsidP="004F14AD">
            <w:pPr>
              <w:rPr>
                <w:b/>
                <w:sz w:val="22"/>
                <w:szCs w:val="22"/>
              </w:rPr>
            </w:pPr>
          </w:p>
          <w:p w:rsidR="0070203E" w:rsidRPr="004A043E" w:rsidRDefault="0070203E" w:rsidP="0025435C">
            <w:pPr>
              <w:rPr>
                <w:b/>
                <w:sz w:val="22"/>
                <w:szCs w:val="22"/>
              </w:rPr>
            </w:pPr>
            <w:r w:rsidRPr="004A043E">
              <w:rPr>
                <w:b/>
                <w:sz w:val="22"/>
                <w:szCs w:val="22"/>
              </w:rPr>
              <w:t>20</w:t>
            </w:r>
          </w:p>
          <w:p w:rsidR="0070203E" w:rsidRPr="004A043E" w:rsidRDefault="0070203E" w:rsidP="004A043E">
            <w:pPr>
              <w:jc w:val="both"/>
              <w:rPr>
                <w:b/>
                <w:sz w:val="18"/>
                <w:szCs w:val="18"/>
              </w:rPr>
            </w:pPr>
            <w:r w:rsidRPr="004A043E">
              <w:rPr>
                <w:b/>
                <w:noProof/>
                <w:sz w:val="22"/>
                <w:szCs w:val="22"/>
              </w:rPr>
              <w:pict>
                <v:shape id="Resim 36" o:spid="_x0000_i1028" type="#_x0000_t75" style="width:116.25pt;height:61.5pt;visibility:visible">
                  <v:imagedata r:id="rId12" o:title=""/>
                </v:shape>
              </w:pict>
            </w:r>
            <w:r w:rsidRPr="004A043E">
              <w:rPr>
                <w:b/>
                <w:sz w:val="22"/>
                <w:szCs w:val="22"/>
                <w:u w:val="single"/>
              </w:rPr>
              <w:t xml:space="preserve"> </w:t>
            </w:r>
            <w:r w:rsidRPr="004A043E">
              <w:rPr>
                <w:b/>
                <w:sz w:val="18"/>
                <w:szCs w:val="18"/>
                <w:u w:val="single"/>
              </w:rPr>
              <w:t>Belirli renklerdeki ışığı geçirip,diğer renkleri soğuran cisimlere ‘ışık filtreleri’ denir.</w:t>
            </w:r>
            <w:r w:rsidRPr="004A043E">
              <w:rPr>
                <w:b/>
                <w:sz w:val="18"/>
                <w:szCs w:val="18"/>
              </w:rPr>
              <w:t>Buna göre; şekilde gösterildiği gibi kırmızı ve yeşil renkte iki filtrenin arkasında duran bir çocuk,kendisine gönderilen beyaz ışığı hangi renkte görür?</w:t>
            </w: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A) Beyaz           B) Siyah          C) Sarı            D) Mavi</w:t>
            </w:r>
          </w:p>
          <w:p w:rsidR="0070203E" w:rsidRPr="004A043E" w:rsidRDefault="0070203E" w:rsidP="0025435C">
            <w:pPr>
              <w:rPr>
                <w:sz w:val="20"/>
                <w:szCs w:val="20"/>
              </w:rPr>
            </w:pPr>
          </w:p>
          <w:p w:rsidR="0070203E" w:rsidRPr="004A043E" w:rsidRDefault="0070203E" w:rsidP="004A043E">
            <w:pPr>
              <w:jc w:val="both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2"/>
              <w:gridCol w:w="561"/>
              <w:gridCol w:w="561"/>
              <w:gridCol w:w="561"/>
              <w:gridCol w:w="561"/>
            </w:tblGrid>
            <w:tr w:rsidR="0070203E" w:rsidRPr="00861D3C" w:rsidTr="00982C2C">
              <w:tc>
                <w:tcPr>
                  <w:tcW w:w="272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CEVAP ANAHTARI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20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</w:tbl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sz w:val="22"/>
                <w:szCs w:val="22"/>
              </w:rPr>
            </w:pPr>
            <w:r w:rsidRPr="004A043E">
              <w:rPr>
                <w:sz w:val="22"/>
                <w:szCs w:val="22"/>
              </w:rPr>
              <w:t>Not:Her bir soru 5 (beş )puan olup toplam 100 puandır .sınav süresi 1ders saatidir.Başarılar Dilerim</w:t>
            </w: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4A043E">
              <w:rPr>
                <w:b/>
                <w:sz w:val="22"/>
                <w:szCs w:val="22"/>
                <w:u w:val="single"/>
              </w:rPr>
              <w:t>Her soru ‘5’ puandır. Başarılar dileriz…</w:t>
            </w:r>
          </w:p>
        </w:tc>
      </w:tr>
    </w:tbl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tbl>
      <w:tblPr>
        <w:tblpPr w:leftFromText="141" w:rightFromText="141" w:vertAnchor="text" w:horzAnchor="page" w:tblpX="1919" w:tblpY="163"/>
        <w:tblW w:w="50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1597"/>
        <w:gridCol w:w="1264"/>
        <w:gridCol w:w="1004"/>
        <w:gridCol w:w="1155"/>
      </w:tblGrid>
      <w:tr w:rsidR="0070203E" w:rsidRPr="00280BAB" w:rsidTr="00040441">
        <w:trPr>
          <w:trHeight w:val="175"/>
        </w:trPr>
        <w:tc>
          <w:tcPr>
            <w:tcW w:w="1597" w:type="dxa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FCC99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Görme</w:t>
            </w:r>
          </w:p>
        </w:tc>
        <w:tc>
          <w:tcPr>
            <w:tcW w:w="1004" w:type="dxa"/>
            <w:shd w:val="clear" w:color="auto" w:fill="FFFF99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Refleks</w:t>
            </w:r>
          </w:p>
        </w:tc>
        <w:tc>
          <w:tcPr>
            <w:tcW w:w="1155" w:type="dxa"/>
            <w:shd w:val="clear" w:color="auto" w:fill="FFCCFF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Solunum</w:t>
            </w:r>
          </w:p>
        </w:tc>
      </w:tr>
      <w:tr w:rsidR="0070203E" w:rsidRPr="00280BAB" w:rsidTr="00040441">
        <w:trPr>
          <w:trHeight w:val="184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Beyin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0203E" w:rsidRPr="00280BAB" w:rsidTr="00040441">
        <w:trPr>
          <w:trHeight w:val="194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Omurilik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</w:tr>
      <w:tr w:rsidR="0070203E" w:rsidRPr="00280BAB" w:rsidTr="00040441">
        <w:trPr>
          <w:trHeight w:val="87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Omurilik soğanı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Pr="008B6121" w:rsidRDefault="0070203E" w:rsidP="007F6E1B">
      <w:pPr>
        <w:rPr>
          <w:b/>
        </w:rPr>
      </w:pPr>
    </w:p>
    <w:sectPr w:rsidR="0070203E" w:rsidRPr="008B6121" w:rsidSect="00985B9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8500B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92435D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ECE4549"/>
    <w:multiLevelType w:val="hybridMultilevel"/>
    <w:tmpl w:val="272879CA"/>
    <w:lvl w:ilvl="0" w:tplc="A93611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B9B"/>
    <w:rsid w:val="00007ADA"/>
    <w:rsid w:val="00040441"/>
    <w:rsid w:val="00077D1D"/>
    <w:rsid w:val="000B3615"/>
    <w:rsid w:val="000E5C9D"/>
    <w:rsid w:val="00130B0B"/>
    <w:rsid w:val="001576A9"/>
    <w:rsid w:val="00186E67"/>
    <w:rsid w:val="001C01AC"/>
    <w:rsid w:val="0021689A"/>
    <w:rsid w:val="0025435C"/>
    <w:rsid w:val="00280BAB"/>
    <w:rsid w:val="002B53CB"/>
    <w:rsid w:val="00322E7A"/>
    <w:rsid w:val="00333419"/>
    <w:rsid w:val="0036718F"/>
    <w:rsid w:val="00396FE4"/>
    <w:rsid w:val="003D1613"/>
    <w:rsid w:val="00417417"/>
    <w:rsid w:val="004A043E"/>
    <w:rsid w:val="004B2CF2"/>
    <w:rsid w:val="004B4A1B"/>
    <w:rsid w:val="004B6EF8"/>
    <w:rsid w:val="004C3DF1"/>
    <w:rsid w:val="004D04C6"/>
    <w:rsid w:val="004F14AD"/>
    <w:rsid w:val="005166AF"/>
    <w:rsid w:val="005F1F66"/>
    <w:rsid w:val="0066593A"/>
    <w:rsid w:val="00694B4C"/>
    <w:rsid w:val="0070203E"/>
    <w:rsid w:val="00782DBA"/>
    <w:rsid w:val="0079077D"/>
    <w:rsid w:val="00795973"/>
    <w:rsid w:val="007F6E1B"/>
    <w:rsid w:val="007F7A58"/>
    <w:rsid w:val="0086084E"/>
    <w:rsid w:val="00861D3C"/>
    <w:rsid w:val="0086351A"/>
    <w:rsid w:val="008B6121"/>
    <w:rsid w:val="00936100"/>
    <w:rsid w:val="009364A9"/>
    <w:rsid w:val="00982C2C"/>
    <w:rsid w:val="00985B9B"/>
    <w:rsid w:val="009E5932"/>
    <w:rsid w:val="00A27359"/>
    <w:rsid w:val="00AC796D"/>
    <w:rsid w:val="00AE1FB9"/>
    <w:rsid w:val="00B71743"/>
    <w:rsid w:val="00C33B8B"/>
    <w:rsid w:val="00C42FB5"/>
    <w:rsid w:val="00C75DAB"/>
    <w:rsid w:val="00CB612F"/>
    <w:rsid w:val="00CC5C51"/>
    <w:rsid w:val="00CF0C1B"/>
    <w:rsid w:val="00D10F7A"/>
    <w:rsid w:val="00D43062"/>
    <w:rsid w:val="00D56E46"/>
    <w:rsid w:val="00D90665"/>
    <w:rsid w:val="00DA66F2"/>
    <w:rsid w:val="00DB4D50"/>
    <w:rsid w:val="00DE2011"/>
    <w:rsid w:val="00E54C85"/>
    <w:rsid w:val="00E77C5A"/>
    <w:rsid w:val="00ED328D"/>
    <w:rsid w:val="00FE6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9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85B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85B9B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85B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5B9B"/>
    <w:rPr>
      <w:rFonts w:ascii="Tahoma" w:hAnsi="Tahoma" w:cs="Tahoma"/>
      <w:sz w:val="16"/>
      <w:szCs w:val="16"/>
      <w:lang w:eastAsia="tr-TR"/>
    </w:rPr>
  </w:style>
  <w:style w:type="paragraph" w:customStyle="1" w:styleId="Pa17">
    <w:name w:val="Pa17"/>
    <w:basedOn w:val="Normal"/>
    <w:next w:val="Normal"/>
    <w:uiPriority w:val="99"/>
    <w:rsid w:val="004F14AD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character" w:customStyle="1" w:styleId="A7">
    <w:name w:val="A7"/>
    <w:uiPriority w:val="99"/>
    <w:rsid w:val="004F14AD"/>
    <w:rPr>
      <w:color w:val="000000"/>
      <w:sz w:val="20"/>
    </w:rPr>
  </w:style>
  <w:style w:type="character" w:customStyle="1" w:styleId="sr381">
    <w:name w:val="sr381"/>
    <w:basedOn w:val="DefaultParagraphFont"/>
    <w:uiPriority w:val="99"/>
    <w:rsid w:val="00186E6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</TotalTime>
  <Pages>4</Pages>
  <Words>947</Words>
  <Characters>5401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HÜSEYİN</dc:creator>
  <cp:keywords/>
  <dc:description/>
  <cp:lastModifiedBy>fatih</cp:lastModifiedBy>
  <cp:revision>31</cp:revision>
  <cp:lastPrinted>2015-05-18T05:56:00Z</cp:lastPrinted>
  <dcterms:created xsi:type="dcterms:W3CDTF">2015-04-15T12:49:00Z</dcterms:created>
  <dcterms:modified xsi:type="dcterms:W3CDTF">2015-05-24T09:36:00Z</dcterms:modified>
</cp:coreProperties>
</file>